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018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Schwachstromanlagen, Fernmelde- /Informationstechnik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Schwachstromanlagen, Fernmelde- /Informationstechnik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